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B5150" w14:textId="77777777" w:rsidR="00100F22" w:rsidRDefault="00100F22" w:rsidP="00100F22">
      <w:pPr>
        <w:pStyle w:val="NoSpacing"/>
      </w:pPr>
      <w:r>
        <w:rPr>
          <w:u w:val="single"/>
        </w:rPr>
        <w:t>John SWITYNGDON</w:t>
      </w:r>
      <w:r>
        <w:t xml:space="preserve">      (fl.1478)</w:t>
      </w:r>
    </w:p>
    <w:p w14:paraId="3B3B4E2B" w14:textId="77777777" w:rsidR="00100F22" w:rsidRDefault="00100F22" w:rsidP="00100F22">
      <w:pPr>
        <w:pStyle w:val="NoSpacing"/>
      </w:pPr>
      <w:r>
        <w:t xml:space="preserve">Vicar of </w:t>
      </w:r>
      <w:proofErr w:type="spellStart"/>
      <w:r>
        <w:t>Selmeston</w:t>
      </w:r>
      <w:proofErr w:type="spellEnd"/>
      <w:r>
        <w:t>, Sussex.</w:t>
      </w:r>
    </w:p>
    <w:p w14:paraId="6D3294DF" w14:textId="77777777" w:rsidR="00100F22" w:rsidRDefault="00100F22" w:rsidP="00100F22">
      <w:pPr>
        <w:pStyle w:val="NoSpacing"/>
      </w:pPr>
    </w:p>
    <w:p w14:paraId="48861344" w14:textId="77777777" w:rsidR="00100F22" w:rsidRDefault="00100F22" w:rsidP="00100F22">
      <w:pPr>
        <w:pStyle w:val="NoSpacing"/>
      </w:pPr>
    </w:p>
    <w:p w14:paraId="5A9DF30A" w14:textId="77777777" w:rsidR="00100F22" w:rsidRDefault="00100F22" w:rsidP="00100F22">
      <w:pPr>
        <w:pStyle w:val="NoSpacing"/>
      </w:pPr>
      <w:r>
        <w:tab/>
        <w:t>1478</w:t>
      </w:r>
      <w:r>
        <w:tab/>
        <w:t>He was arrested for wearing secular dress.</w:t>
      </w:r>
    </w:p>
    <w:p w14:paraId="7881B094" w14:textId="77777777" w:rsidR="00100F22" w:rsidRDefault="00100F22" w:rsidP="00100F22">
      <w:pPr>
        <w:pStyle w:val="NoSpacing"/>
        <w:ind w:left="1440"/>
      </w:pPr>
      <w:r>
        <w:t xml:space="preserve">(“The Register of Edward Story, Bishop of Chichester 1478-1503, </w:t>
      </w:r>
      <w:r>
        <w:tab/>
        <w:t xml:space="preserve">ed. Janet </w:t>
      </w:r>
      <w:proofErr w:type="spellStart"/>
      <w:r>
        <w:t>H.Stevenson</w:t>
      </w:r>
      <w:proofErr w:type="spellEnd"/>
      <w:r>
        <w:t>, pub. Canterbury and York Society 2016 p. xxxii)</w:t>
      </w:r>
    </w:p>
    <w:p w14:paraId="226017D3" w14:textId="77777777" w:rsidR="00100F22" w:rsidRDefault="00100F22" w:rsidP="00100F22">
      <w:pPr>
        <w:pStyle w:val="NoSpacing"/>
      </w:pPr>
    </w:p>
    <w:p w14:paraId="5B7ECF72" w14:textId="77777777" w:rsidR="00100F22" w:rsidRDefault="00100F22" w:rsidP="00100F22">
      <w:pPr>
        <w:pStyle w:val="NoSpacing"/>
      </w:pPr>
    </w:p>
    <w:p w14:paraId="2AE9216E" w14:textId="77777777" w:rsidR="00100F22" w:rsidRDefault="00100F22" w:rsidP="00100F22">
      <w:pPr>
        <w:pStyle w:val="NoSpacing"/>
      </w:pPr>
      <w:r>
        <w:t>30 May 2019</w:t>
      </w:r>
    </w:p>
    <w:p w14:paraId="4E0802F0" w14:textId="77777777" w:rsidR="006B2F86" w:rsidRPr="00E71FC3" w:rsidRDefault="00100F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256CA" w14:textId="77777777" w:rsidR="00100F22" w:rsidRDefault="00100F22" w:rsidP="00E71FC3">
      <w:pPr>
        <w:spacing w:after="0" w:line="240" w:lineRule="auto"/>
      </w:pPr>
      <w:r>
        <w:separator/>
      </w:r>
    </w:p>
  </w:endnote>
  <w:endnote w:type="continuationSeparator" w:id="0">
    <w:p w14:paraId="02C186B1" w14:textId="77777777" w:rsidR="00100F22" w:rsidRDefault="00100F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C5F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57EE4" w14:textId="77777777" w:rsidR="00100F22" w:rsidRDefault="00100F22" w:rsidP="00E71FC3">
      <w:pPr>
        <w:spacing w:after="0" w:line="240" w:lineRule="auto"/>
      </w:pPr>
      <w:r>
        <w:separator/>
      </w:r>
    </w:p>
  </w:footnote>
  <w:footnote w:type="continuationSeparator" w:id="0">
    <w:p w14:paraId="75DCDE14" w14:textId="77777777" w:rsidR="00100F22" w:rsidRDefault="00100F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F22"/>
    <w:rsid w:val="00100F2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C7A29"/>
  <w15:chartTrackingRefBased/>
  <w15:docId w15:val="{EA87C062-7EA0-4C8E-A5CB-D1C682C3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2019-07-30T16:58:00Z</dcterms:created>
  <dcterms:modified xsi:type="dcterms:W3CDTF">2019-07-30T16:59:00Z</dcterms:modified>
</cp:coreProperties>
</file>